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42B" w:rsidRPr="00331F42" w:rsidRDefault="00A0242B" w:rsidP="001047CC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A0242B" w:rsidRPr="00331F42" w:rsidRDefault="00A0242B" w:rsidP="001047CC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224/11.02-04/15-86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A0242B" w:rsidRPr="00550519" w:rsidRDefault="00A0242B" w:rsidP="001047C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A0242B" w:rsidRPr="00345001" w:rsidRDefault="00A0242B" w:rsidP="001047CC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617C25">
        <w:rPr>
          <w:rFonts w:ascii="Times New Roman" w:hAnsi="Times New Roman" w:cs="Times New Roman"/>
          <w:spacing w:val="-6"/>
        </w:rPr>
        <w:t>контрольно-измерительных приборов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A0242B" w:rsidRPr="00331F42" w:rsidRDefault="00A0242B" w:rsidP="001047C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A0242B" w:rsidRPr="00331F42" w:rsidRDefault="00A0242B" w:rsidP="001047CC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A0242B" w:rsidRPr="00331F42" w:rsidRDefault="00A0242B" w:rsidP="001047CC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A0242B" w:rsidRPr="009525BE" w:rsidRDefault="00A0242B" w:rsidP="001047C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586C82">
        <w:rPr>
          <w:rFonts w:ascii="Times New Roman" w:hAnsi="Times New Roman" w:cs="Times New Roman"/>
          <w:color w:val="000000"/>
        </w:rPr>
        <w:t>Илюхин Денис Михайлович</w:t>
      </w:r>
      <w:r w:rsidRPr="009525BE">
        <w:rPr>
          <w:rFonts w:ascii="Times New Roman" w:hAnsi="Times New Roman" w:cs="Times New Roman"/>
          <w:color w:val="000000"/>
        </w:rPr>
        <w:t>, (48439) 9-</w:t>
      </w:r>
      <w:r w:rsidRPr="00586C82">
        <w:rPr>
          <w:rFonts w:ascii="Times New Roman" w:hAnsi="Times New Roman" w:cs="Times New Roman"/>
          <w:color w:val="000000"/>
        </w:rPr>
        <w:t>48-16</w:t>
      </w:r>
      <w:r w:rsidRPr="009525BE">
        <w:rPr>
          <w:rFonts w:ascii="Times New Roman" w:hAnsi="Times New Roman" w:cs="Times New Roman"/>
          <w:color w:val="000000"/>
        </w:rPr>
        <w:t xml:space="preserve">, (48439) 9-49-30, </w:t>
      </w:r>
      <w:r w:rsidRPr="00586C82">
        <w:rPr>
          <w:rFonts w:ascii="Times New Roman" w:hAnsi="Times New Roman" w:cs="Times New Roman"/>
          <w:color w:val="000000"/>
          <w:lang w:val="en-US"/>
        </w:rPr>
        <w:t>dilyukhin</w:t>
      </w:r>
      <w:r w:rsidRPr="00586C82">
        <w:rPr>
          <w:rFonts w:ascii="Times New Roman" w:hAnsi="Times New Roman" w:cs="Times New Roman"/>
          <w:color w:val="000000"/>
        </w:rPr>
        <w:t>@</w:t>
      </w:r>
      <w:r w:rsidRPr="00586C82">
        <w:rPr>
          <w:rFonts w:ascii="Times New Roman" w:hAnsi="Times New Roman" w:cs="Times New Roman"/>
          <w:color w:val="000000"/>
          <w:lang w:val="en-US"/>
        </w:rPr>
        <w:t>ippe</w:t>
      </w:r>
      <w:r w:rsidRPr="00586C82">
        <w:rPr>
          <w:rFonts w:ascii="Times New Roman" w:hAnsi="Times New Roman" w:cs="Times New Roman"/>
          <w:color w:val="000000"/>
        </w:rPr>
        <w:t>.</w:t>
      </w:r>
      <w:r w:rsidRPr="00586C82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A0242B" w:rsidRPr="00550519" w:rsidRDefault="00A0242B" w:rsidP="001047C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A0242B" w:rsidRPr="00345001" w:rsidRDefault="00A0242B" w:rsidP="001047CC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617C25">
        <w:rPr>
          <w:rFonts w:ascii="Times New Roman" w:hAnsi="Times New Roman" w:cs="Times New Roman"/>
        </w:rPr>
        <w:t>контрольно-измерительных приборов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A0242B" w:rsidRDefault="00A0242B" w:rsidP="001047C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A0242B" w:rsidRDefault="00A0242B" w:rsidP="001047C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 w:rsidRPr="00586C82">
        <w:rPr>
          <w:rFonts w:ascii="Times New Roman" w:hAnsi="Times New Roman" w:cs="Times New Roman"/>
        </w:rPr>
        <w:t xml:space="preserve">29 </w:t>
      </w:r>
      <w:r>
        <w:rPr>
          <w:rFonts w:ascii="Times New Roman" w:hAnsi="Times New Roman" w:cs="Times New Roman"/>
        </w:rPr>
        <w:t>мая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A0242B" w:rsidRPr="00C573AC" w:rsidRDefault="00A0242B" w:rsidP="001047CC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A0242B" w:rsidRPr="00331F42" w:rsidRDefault="00A0242B" w:rsidP="001047CC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A0242B" w:rsidRPr="00331F42" w:rsidRDefault="00A0242B" w:rsidP="001047C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A0242B" w:rsidRPr="00331F42" w:rsidRDefault="00A0242B" w:rsidP="001047C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A0242B" w:rsidRPr="00331F42" w:rsidRDefault="00A0242B" w:rsidP="001047C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A0242B" w:rsidRPr="00B656CB" w:rsidRDefault="00A0242B" w:rsidP="001047CC">
      <w:pPr>
        <w:numPr>
          <w:ilvl w:val="0"/>
          <w:numId w:val="1"/>
        </w:numPr>
        <w:tabs>
          <w:tab w:val="clear" w:pos="1070"/>
          <w:tab w:val="left" w:pos="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586C82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 </w:t>
      </w:r>
      <w:r w:rsidRPr="00586C82">
        <w:rPr>
          <w:rFonts w:ascii="Times New Roman" w:hAnsi="Times New Roman" w:cs="Times New Roman"/>
        </w:rPr>
        <w:t>742,14 (сорок одна тысяча семьсот сорок два рубля 14</w:t>
      </w:r>
      <w:r>
        <w:rPr>
          <w:rFonts w:ascii="Times New Roman" w:hAnsi="Times New Roman" w:cs="Times New Roman"/>
        </w:rPr>
        <w:t xml:space="preserve"> </w:t>
      </w:r>
      <w:r w:rsidRPr="00B656CB">
        <w:rPr>
          <w:rFonts w:ascii="Times New Roman" w:hAnsi="Times New Roman" w:cs="Times New Roman"/>
        </w:rPr>
        <w:t>коп</w:t>
      </w:r>
      <w:r w:rsidRPr="00B656CB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ек</w:t>
      </w:r>
      <w:r w:rsidRPr="00B656CB">
        <w:rPr>
          <w:rFonts w:ascii="Times New Roman" w:hAnsi="Times New Roman" w:cs="Times New Roman"/>
          <w:color w:val="000000"/>
        </w:rPr>
        <w:t xml:space="preserve">) рублей, включая НДС 18%. </w:t>
      </w:r>
      <w:r>
        <w:rPr>
          <w:rFonts w:ascii="Times New Roman" w:hAnsi="Times New Roman" w:cs="Times New Roman"/>
          <w:color w:val="000000"/>
        </w:rPr>
        <w:t>С</w:t>
      </w:r>
      <w:r w:rsidRPr="00B656CB">
        <w:rPr>
          <w:rFonts w:ascii="Times New Roman" w:hAnsi="Times New Roman" w:cs="Times New Roman"/>
          <w:color w:val="000000"/>
        </w:rPr>
        <w:t xml:space="preserve"> учетом или без учета расходов на перевозку, страхование, уплату таможенных пошлин, налогов и других обязательных платежей: в стоимость товара включены расходы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A0242B" w:rsidRPr="00B656CB" w:rsidRDefault="00A0242B" w:rsidP="001047CC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586C82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 </w:t>
      </w:r>
      <w:r w:rsidRPr="00586C82">
        <w:rPr>
          <w:rFonts w:ascii="Times New Roman" w:hAnsi="Times New Roman" w:cs="Times New Roman"/>
        </w:rPr>
        <w:t>374,69 (тридцать пят</w:t>
      </w:r>
      <w:r>
        <w:rPr>
          <w:rFonts w:ascii="Times New Roman" w:hAnsi="Times New Roman" w:cs="Times New Roman"/>
        </w:rPr>
        <w:t>ь тысяч триста семьдесят четыре</w:t>
      </w:r>
      <w:r w:rsidRPr="00586C82">
        <w:rPr>
          <w:rFonts w:ascii="Times New Roman" w:hAnsi="Times New Roman" w:cs="Times New Roman"/>
        </w:rPr>
        <w:t xml:space="preserve"> рубля 69</w:t>
      </w:r>
      <w:r w:rsidRPr="00B656CB">
        <w:rPr>
          <w:rFonts w:ascii="Times New Roman" w:hAnsi="Times New Roman" w:cs="Times New Roman"/>
          <w:color w:val="000000"/>
        </w:rPr>
        <w:t xml:space="preserve"> коп</w:t>
      </w:r>
      <w:r w:rsidRPr="00B656CB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ек) </w:t>
      </w:r>
      <w:r w:rsidRPr="00B656CB">
        <w:rPr>
          <w:rFonts w:ascii="Times New Roman" w:hAnsi="Times New Roman" w:cs="Times New Roman"/>
        </w:rPr>
        <w:t>рублей</w:t>
      </w:r>
      <w:r w:rsidRPr="00B656CB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A0242B" w:rsidRPr="00D37E19" w:rsidRDefault="00A0242B" w:rsidP="001047CC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A0242B" w:rsidRPr="00331F42" w:rsidRDefault="00A0242B" w:rsidP="001047C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A0242B" w:rsidRDefault="00A0242B" w:rsidP="009B46C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A0242B" w:rsidRPr="009B46C0" w:rsidRDefault="00A0242B" w:rsidP="009B46C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A0242B" w:rsidRPr="00331F42" w:rsidRDefault="00A0242B" w:rsidP="001047C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9B46C0">
        <w:rPr>
          <w:rFonts w:ascii="Times New Roman" w:hAnsi="Times New Roman" w:cs="Times New Roman"/>
          <w:b/>
          <w:bCs/>
          <w:spacing w:val="-6"/>
        </w:rPr>
        <w:t>10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A0242B" w:rsidRPr="00544D75" w:rsidRDefault="00A0242B" w:rsidP="001047CC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DD340E">
        <w:rPr>
          <w:rFonts w:ascii="Times New Roman" w:hAnsi="Times New Roman" w:cs="Times New Roman"/>
          <w:spacing w:val="-6"/>
          <w:highlight w:val="yellow"/>
        </w:rPr>
        <w:t>1</w:t>
      </w:r>
      <w:r w:rsidRPr="009B46C0">
        <w:rPr>
          <w:rFonts w:ascii="Times New Roman" w:hAnsi="Times New Roman" w:cs="Times New Roman"/>
          <w:spacing w:val="-6"/>
          <w:highlight w:val="yellow"/>
        </w:rPr>
        <w:t>9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A0242B" w:rsidRPr="00544D75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9B46C0"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«</w:t>
      </w:r>
      <w:r w:rsidRPr="001047CC">
        <w:rPr>
          <w:rFonts w:ascii="Times New Roman" w:hAnsi="Times New Roman" w:cs="Times New Roman"/>
          <w:spacing w:val="-6"/>
          <w:highlight w:val="yellow"/>
        </w:rPr>
        <w:t>31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</w:p>
    <w:p w:rsidR="00A0242B" w:rsidRPr="00544D75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9B46C0"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DD340E">
        <w:rPr>
          <w:rFonts w:ascii="Times New Roman" w:hAnsi="Times New Roman" w:cs="Times New Roman"/>
          <w:spacing w:val="-6"/>
          <w:highlight w:val="yellow"/>
        </w:rPr>
        <w:t>«</w:t>
      </w:r>
      <w:r w:rsidRPr="00C21D21">
        <w:rPr>
          <w:rFonts w:ascii="Times New Roman" w:hAnsi="Times New Roman" w:cs="Times New Roman"/>
          <w:spacing w:val="-6"/>
          <w:highlight w:val="yellow"/>
        </w:rPr>
        <w:t>31</w:t>
      </w:r>
      <w:r w:rsidRPr="00DD340E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A0242B" w:rsidRPr="00331F4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9B46C0"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после определения победителя запроса</w:t>
      </w:r>
      <w:r w:rsidRPr="00331F42">
        <w:rPr>
          <w:rFonts w:ascii="Times New Roman" w:hAnsi="Times New Roman" w:cs="Times New Roman"/>
          <w:spacing w:val="-6"/>
        </w:rPr>
        <w:t xml:space="preserve"> цен: </w:t>
      </w:r>
      <w:r w:rsidRPr="00C21D21">
        <w:rPr>
          <w:rFonts w:ascii="Times New Roman" w:hAnsi="Times New Roman" w:cs="Times New Roman"/>
        </w:rPr>
        <w:t>в течение 20 дней, но не ранее 10 дней со дня размещения на официальном сайте протокола оценки и сопоставления заявок на участие в запросе цен</w:t>
      </w:r>
      <w:r w:rsidRPr="00331F42">
        <w:rPr>
          <w:rFonts w:ascii="Times New Roman" w:hAnsi="Times New Roman" w:cs="Times New Roman"/>
        </w:rPr>
        <w:t>.</w:t>
      </w:r>
    </w:p>
    <w:p w:rsidR="00A0242B" w:rsidRPr="00331F4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9B46C0">
        <w:rPr>
          <w:rFonts w:ascii="Times New Roman" w:hAnsi="Times New Roman" w:cs="Times New Roman"/>
          <w:b/>
          <w:bCs/>
          <w:spacing w:val="-6"/>
        </w:rPr>
        <w:t>4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A0242B" w:rsidRPr="00E8713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 w:rsidRPr="009B46C0"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A0242B" w:rsidRPr="00E8713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9B46C0"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A0242B" w:rsidRPr="00E8713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A0242B" w:rsidRPr="00E8713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A0242B" w:rsidRPr="00E87132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A0242B" w:rsidRPr="00A6215E" w:rsidRDefault="00A0242B" w:rsidP="001047C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9B46C0"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A0242B" w:rsidRDefault="00A0242B">
      <w:pPr>
        <w:rPr>
          <w:rFonts w:cs="Times New Roman"/>
        </w:rPr>
      </w:pPr>
    </w:p>
    <w:sectPr w:rsidR="00A0242B" w:rsidSect="00E0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ECE"/>
    <w:rsid w:val="00001ECE"/>
    <w:rsid w:val="000871B7"/>
    <w:rsid w:val="000E1028"/>
    <w:rsid w:val="001047CC"/>
    <w:rsid w:val="001F4D81"/>
    <w:rsid w:val="00227A02"/>
    <w:rsid w:val="00331F42"/>
    <w:rsid w:val="00345001"/>
    <w:rsid w:val="00536BA0"/>
    <w:rsid w:val="00544D75"/>
    <w:rsid w:val="00550519"/>
    <w:rsid w:val="00586C82"/>
    <w:rsid w:val="00617C25"/>
    <w:rsid w:val="007027F2"/>
    <w:rsid w:val="007757DE"/>
    <w:rsid w:val="008930FD"/>
    <w:rsid w:val="008E3C0C"/>
    <w:rsid w:val="009525BE"/>
    <w:rsid w:val="009B46C0"/>
    <w:rsid w:val="00A0242B"/>
    <w:rsid w:val="00A6215E"/>
    <w:rsid w:val="00AF2D02"/>
    <w:rsid w:val="00B656CB"/>
    <w:rsid w:val="00BA02D4"/>
    <w:rsid w:val="00C21D21"/>
    <w:rsid w:val="00C572F3"/>
    <w:rsid w:val="00C573AC"/>
    <w:rsid w:val="00CA0665"/>
    <w:rsid w:val="00D2148B"/>
    <w:rsid w:val="00D37E19"/>
    <w:rsid w:val="00D42E6F"/>
    <w:rsid w:val="00DD340E"/>
    <w:rsid w:val="00E03975"/>
    <w:rsid w:val="00E87132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CC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820</Words>
  <Characters>4676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2015-02-27T08:15:00Z</dcterms:created>
  <dcterms:modified xsi:type="dcterms:W3CDTF">2015-03-12T06:32:00Z</dcterms:modified>
</cp:coreProperties>
</file>